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0095AC"/>
  <w:body>
    <w:p w:rsidR="00857D6D" w:rsidRPr="00A4083F" w:rsidRDefault="00667AB8" w:rsidP="00A4083F">
      <w:pPr>
        <w:rPr>
          <w:rFonts w:ascii="Perpetua" w:hAnsi="Perpetua"/>
          <w:color w:val="FFFFFF" w:themeColor="background1"/>
          <w:sz w:val="144"/>
          <w:szCs w:val="144"/>
        </w:rPr>
      </w:pPr>
      <w:r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F8F91E" wp14:editId="5C7DA157">
                <wp:simplePos x="0" y="0"/>
                <wp:positionH relativeFrom="column">
                  <wp:posOffset>171450</wp:posOffset>
                </wp:positionH>
                <wp:positionV relativeFrom="paragraph">
                  <wp:posOffset>6452146</wp:posOffset>
                </wp:positionV>
                <wp:extent cx="4257675" cy="0"/>
                <wp:effectExtent l="0" t="0" r="9525" b="12700"/>
                <wp:wrapNone/>
                <wp:docPr id="908003093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576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4CF544" id="Connecteur droit 5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pt,508.05pt" to="348.75pt,508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" strokecolor="white [3212]" strokeweight=".5pt">
                <v:stroke joinstyle="miter"/>
              </v:line>
            </w:pict>
          </mc:Fallback>
        </mc:AlternateContent>
      </w:r>
      <w:r w:rsidR="00C14244" w:rsidRPr="00A4083F">
        <w:rPr>
          <w:rFonts w:ascii="Perpetua" w:hAnsi="Perpetua"/>
          <w:noProof/>
          <w:color w:val="FFFFFF" w:themeColor="background1"/>
          <w:sz w:val="144"/>
          <w:szCs w:val="144"/>
        </w:rPr>
        <w:drawing>
          <wp:anchor distT="0" distB="0" distL="114300" distR="114300" simplePos="0" relativeHeight="251662336" behindDoc="0" locked="0" layoutInCell="1" allowOverlap="1" wp14:anchorId="41D46B03" wp14:editId="020067D8">
            <wp:simplePos x="0" y="0"/>
            <wp:positionH relativeFrom="rightMargin">
              <wp:align>right</wp:align>
            </wp:positionH>
            <wp:positionV relativeFrom="topMargin">
              <wp:align>top</wp:align>
            </wp:positionV>
            <wp:extent cx="1440000" cy="1076400"/>
            <wp:effectExtent l="0" t="0" r="0" b="3175"/>
            <wp:wrapSquare wrapText="bothSides"/>
            <wp:docPr id="1547646293" name="Image 2" descr="Une image contenant Police, Graphique, logo, cerc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646293" name="Image 2" descr="Une image contenant Police, Graphique, logo, cercle&#10;&#10;Description générée automatiquement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1440000" cy="107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10BBE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AB811D0" wp14:editId="72901B79">
                <wp:simplePos x="0" y="0"/>
                <wp:positionH relativeFrom="column">
                  <wp:posOffset>3940683</wp:posOffset>
                </wp:positionH>
                <wp:positionV relativeFrom="paragraph">
                  <wp:posOffset>5738495</wp:posOffset>
                </wp:positionV>
                <wp:extent cx="1542362" cy="132203"/>
                <wp:effectExtent l="6350" t="6350" r="1270" b="1270"/>
                <wp:wrapNone/>
                <wp:docPr id="85926638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42362" cy="1322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10BBE" w:rsidRPr="00210BBE" w:rsidRDefault="00210BBE" w:rsidP="00210BBE">
                            <w:pPr>
                              <w:rPr>
                                <w:rFonts w:ascii="Franklin Gothic Book" w:hAnsi="Franklin Gothic Boo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210BBE">
                              <w:rPr>
                                <w:rFonts w:ascii="Franklin Gothic Book" w:hAnsi="Franklin Gothic Book"/>
                                <w:color w:val="FFFFFF" w:themeColor="background1"/>
                                <w:sz w:val="16"/>
                                <w:szCs w:val="16"/>
                              </w:rPr>
                              <w:t>Crédit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B811D0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margin-left:310.3pt;margin-top:451.85pt;width:121.45pt;height:10.4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" filled="f" stroked="f" strokeweight=".5pt">
                <v:textbox inset="0,0,0,0">
                  <w:txbxContent>
                    <w:p w:rsidR="00210BBE" w:rsidRPr="00210BBE" w:rsidRDefault="00210BBE" w:rsidP="00210BBE">
                      <w:pPr>
                        <w:rPr>
                          <w:rFonts w:ascii="Franklin Gothic Book" w:hAnsi="Franklin Gothic Book"/>
                          <w:color w:val="FFFFFF" w:themeColor="background1"/>
                          <w:sz w:val="16"/>
                          <w:szCs w:val="16"/>
                        </w:rPr>
                      </w:pPr>
                      <w:r w:rsidRPr="00210BBE">
                        <w:rPr>
                          <w:rFonts w:ascii="Franklin Gothic Book" w:hAnsi="Franklin Gothic Book"/>
                          <w:color w:val="FFFFFF" w:themeColor="background1"/>
                          <w:sz w:val="16"/>
                          <w:szCs w:val="16"/>
                        </w:rPr>
                        <w:t>Crédit :</w:t>
                      </w:r>
                    </w:p>
                  </w:txbxContent>
                </v:textbox>
              </v:shape>
            </w:pict>
          </mc:Fallback>
        </mc:AlternateContent>
      </w:r>
      <w:r w:rsidR="00C27DC3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2BC9C3D" wp14:editId="4841E1D6">
                <wp:simplePos x="0" y="0"/>
                <wp:positionH relativeFrom="leftMargin">
                  <wp:posOffset>0</wp:posOffset>
                </wp:positionH>
                <wp:positionV relativeFrom="bottomMargin">
                  <wp:align>top</wp:align>
                </wp:positionV>
                <wp:extent cx="5313600" cy="140400"/>
                <wp:effectExtent l="0" t="0" r="8255" b="0"/>
                <wp:wrapNone/>
                <wp:docPr id="1023159165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3600" cy="140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46CC2" w:rsidRPr="00746CC2" w:rsidRDefault="00746CC2" w:rsidP="00746CC2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746CC2">
                              <w:rPr>
                                <w:rFonts w:ascii="Franklin Gothic Book" w:hAnsi="Franklin Gothic Book"/>
                                <w:color w:val="FFFFFF" w:themeColor="background1"/>
                                <w:sz w:val="16"/>
                                <w:szCs w:val="16"/>
                              </w:rPr>
                              <w:t>Ensemble Scolaire Mariste Bury-Rosaire / Enseignement privé sous contrat d’association avec l’</w:t>
                            </w:r>
                            <w:proofErr w:type="spellStart"/>
                            <w:r w:rsidRPr="00746CC2">
                              <w:rPr>
                                <w:rFonts w:ascii="Franklin Gothic Book" w:hAnsi="Franklin Gothic Book"/>
                                <w:color w:val="FFFFFF" w:themeColor="background1"/>
                                <w:sz w:val="16"/>
                                <w:szCs w:val="16"/>
                              </w:rPr>
                              <w:t>Etat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BC9C3D" id="Zone de texte 3" o:spid="_x0000_s1027" type="#_x0000_t202" style="position:absolute;margin-left:0;margin-top:0;width:418.4pt;height:11.05pt;z-index:25166950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" filled="f" stroked="f" strokeweight=".5pt">
                <v:textbox inset="0,0,0,0">
                  <w:txbxContent>
                    <w:p w:rsidR="00746CC2" w:rsidRPr="00746CC2" w:rsidRDefault="00746CC2" w:rsidP="00746CC2">
                      <w:pPr>
                        <w:jc w:val="center"/>
                        <w:rPr>
                          <w:rFonts w:ascii="Franklin Gothic Book" w:hAnsi="Franklin Gothic Book"/>
                          <w:color w:val="FFFFFF" w:themeColor="background1"/>
                          <w:sz w:val="16"/>
                          <w:szCs w:val="16"/>
                        </w:rPr>
                      </w:pPr>
                      <w:r w:rsidRPr="00746CC2">
                        <w:rPr>
                          <w:rFonts w:ascii="Franklin Gothic Book" w:hAnsi="Franklin Gothic Book"/>
                          <w:color w:val="FFFFFF" w:themeColor="background1"/>
                          <w:sz w:val="16"/>
                          <w:szCs w:val="16"/>
                        </w:rPr>
                        <w:t>Ensemble Scolaire Mariste Bury-Rosaire / Enseignement privé sous contrat d’association avec l’</w:t>
                      </w:r>
                      <w:proofErr w:type="spellStart"/>
                      <w:r w:rsidRPr="00746CC2">
                        <w:rPr>
                          <w:rFonts w:ascii="Franklin Gothic Book" w:hAnsi="Franklin Gothic Book"/>
                          <w:color w:val="FFFFFF" w:themeColor="background1"/>
                          <w:sz w:val="16"/>
                          <w:szCs w:val="16"/>
                        </w:rPr>
                        <w:t>Etat</w:t>
                      </w:r>
                      <w:proofErr w:type="spellEnd"/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746CC2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28C917" wp14:editId="42F3D7B2">
                <wp:simplePos x="0" y="0"/>
                <wp:positionH relativeFrom="column">
                  <wp:posOffset>4290060</wp:posOffset>
                </wp:positionH>
                <wp:positionV relativeFrom="paragraph">
                  <wp:posOffset>6028690</wp:posOffset>
                </wp:positionV>
                <wp:extent cx="1541780" cy="132080"/>
                <wp:effectExtent l="6350" t="6350" r="1270" b="1270"/>
                <wp:wrapNone/>
                <wp:docPr id="853432470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41780" cy="132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46CC2" w:rsidRPr="00746CC2" w:rsidRDefault="00746CC2" w:rsidP="00746CC2">
                            <w:pPr>
                              <w:rPr>
                                <w:rFonts w:ascii="Franklin Gothic Book" w:hAnsi="Franklin Gothic Book"/>
                                <w:color w:val="FFFFFF" w:themeColor="background1"/>
                                <w:sz w:val="13"/>
                                <w:szCs w:val="13"/>
                              </w:rPr>
                            </w:pPr>
                            <w:r w:rsidRPr="00746CC2">
                              <w:rPr>
                                <w:rFonts w:ascii="Franklin Gothic Book" w:hAnsi="Franklin Gothic Book"/>
                                <w:color w:val="FFFFFF" w:themeColor="background1"/>
                                <w:sz w:val="13"/>
                                <w:szCs w:val="13"/>
                              </w:rPr>
                              <w:t>Crédit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28C917" id="_x0000_s1028" type="#_x0000_t202" style="position:absolute;margin-left:337.8pt;margin-top:474.7pt;width:121.4pt;height:10.4pt;rotation:-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" filled="f" stroked="f" strokeweight=".5pt">
                <v:textbox inset="0,0,0,0">
                  <w:txbxContent>
                    <w:p w:rsidR="00746CC2" w:rsidRPr="00746CC2" w:rsidRDefault="00746CC2" w:rsidP="00746CC2">
                      <w:pPr>
                        <w:rPr>
                          <w:rFonts w:ascii="Franklin Gothic Book" w:hAnsi="Franklin Gothic Book"/>
                          <w:color w:val="FFFFFF" w:themeColor="background1"/>
                          <w:sz w:val="13"/>
                          <w:szCs w:val="13"/>
                        </w:rPr>
                      </w:pPr>
                      <w:r w:rsidRPr="00746CC2">
                        <w:rPr>
                          <w:rFonts w:ascii="Franklin Gothic Book" w:hAnsi="Franklin Gothic Book"/>
                          <w:color w:val="FFFFFF" w:themeColor="background1"/>
                          <w:sz w:val="13"/>
                          <w:szCs w:val="13"/>
                        </w:rPr>
                        <w:t>Crédit :</w:t>
                      </w:r>
                    </w:p>
                  </w:txbxContent>
                </v:textbox>
              </v:shape>
            </w:pict>
          </mc:Fallback>
        </mc:AlternateContent>
      </w:r>
      <w:r w:rsidR="00746CC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D82191" wp14:editId="641DF1AF">
                <wp:simplePos x="0" y="0"/>
                <wp:positionH relativeFrom="column">
                  <wp:posOffset>6985</wp:posOffset>
                </wp:positionH>
                <wp:positionV relativeFrom="paragraph">
                  <wp:posOffset>1477645</wp:posOffset>
                </wp:positionV>
                <wp:extent cx="5312410" cy="2070100"/>
                <wp:effectExtent l="0" t="0" r="8890" b="0"/>
                <wp:wrapSquare wrapText="bothSides"/>
                <wp:docPr id="1468710540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2410" cy="2070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11025" w:rsidRPr="00911025" w:rsidRDefault="00911025" w:rsidP="00911025">
                            <w:pPr>
                              <w:jc w:val="center"/>
                              <w:rPr>
                                <w:rFonts w:ascii="Perpetua" w:hAnsi="Perpetua"/>
                                <w:color w:val="FFFFFF" w:themeColor="background1"/>
                                <w:sz w:val="80"/>
                                <w:szCs w:val="80"/>
                              </w:rPr>
                            </w:pPr>
                            <w:r w:rsidRPr="00911025">
                              <w:rPr>
                                <w:rFonts w:ascii="Perpetua" w:hAnsi="Perpetua"/>
                                <w:color w:val="FFFFFF" w:themeColor="background1"/>
                                <w:sz w:val="80"/>
                                <w:szCs w:val="80"/>
                              </w:rPr>
                              <w:t>Titre</w:t>
                            </w:r>
                          </w:p>
                          <w:p w:rsidR="00911025" w:rsidRPr="00911025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911025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  <w:t>Il y a 3 éléments obligatoires à intégrer dans toute communication :</w:t>
                            </w:r>
                          </w:p>
                          <w:p w:rsidR="00911025" w:rsidRPr="00911025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</w:pPr>
                          </w:p>
                          <w:p w:rsidR="00911025" w:rsidRPr="00911025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911025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  <w:t>1. Le logo est toujours positionné en haut à droite avec une zone de sécurité en rapport avec le format</w:t>
                            </w:r>
                          </w:p>
                          <w:p w:rsidR="00911025" w:rsidRPr="00911025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</w:pPr>
                          </w:p>
                          <w:p w:rsidR="00911025" w:rsidRPr="00911025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911025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  <w:t xml:space="preserve">2. La </w:t>
                            </w:r>
                            <w:proofErr w:type="spellStart"/>
                            <w:r w:rsidRPr="00911025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  <w:t>baseline</w:t>
                            </w:r>
                            <w:proofErr w:type="spellEnd"/>
                            <w:r w:rsidRPr="00911025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  <w:t xml:space="preserve"> “Ensemble Scolaire Mariste Bury-Rosaire / Enseignement privé catholique sous contrat</w:t>
                            </w:r>
                          </w:p>
                          <w:p w:rsidR="00911025" w:rsidRPr="00911025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911025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  <w:t>d’association</w:t>
                            </w:r>
                            <w:proofErr w:type="gramEnd"/>
                            <w:r w:rsidRPr="00911025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  <w:t xml:space="preserve"> avec l’</w:t>
                            </w:r>
                            <w:proofErr w:type="spellStart"/>
                            <w:r w:rsidRPr="00911025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  <w:t>Etat</w:t>
                            </w:r>
                            <w:proofErr w:type="spellEnd"/>
                            <w:r w:rsidRPr="00911025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  <w:t>“, toujours positionné en pied de page.</w:t>
                            </w:r>
                          </w:p>
                          <w:p w:rsidR="00911025" w:rsidRPr="00911025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</w:pPr>
                          </w:p>
                          <w:p w:rsidR="00911025" w:rsidRPr="00911025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911025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  <w:t>3. Les mentions obligatoires, toujours positionnées sur l’un des côtés :</w:t>
                            </w:r>
                          </w:p>
                          <w:p w:rsidR="00911025" w:rsidRPr="00911025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911025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  <w:t>Crédit(s) photo(s) ou source et “Ne pas jeter sur la voie publique” (pour tout support destiné à être distribué).</w:t>
                            </w:r>
                          </w:p>
                          <w:p w:rsidR="00911025" w:rsidRPr="00911025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</w:pPr>
                          </w:p>
                          <w:p w:rsidR="00911025" w:rsidRPr="00911025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911025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  <w:t>L'indication d'Unité Pédagogique est facultative.</w:t>
                            </w:r>
                          </w:p>
                          <w:p w:rsidR="00911025" w:rsidRPr="00911025" w:rsidRDefault="00911025" w:rsidP="00911025">
                            <w:pPr>
                              <w:rPr>
                                <w:rFonts w:ascii="Perpetua" w:hAnsi="Perpetua"/>
                                <w:noProof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  <w:p w:rsidR="00A4083F" w:rsidRPr="00911025" w:rsidRDefault="00A4083F" w:rsidP="00B77853">
                            <w:pPr>
                              <w:rPr>
                                <w:rFonts w:ascii="Perpetua" w:hAnsi="Perpetua"/>
                                <w:noProof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82191" id="Zone de texte 1" o:spid="_x0000_s1029" type="#_x0000_t202" style="position:absolute;margin-left:.55pt;margin-top:116.35pt;width:418.3pt;height:1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" filled="f" stroked="f" strokeweight=".5pt">
                <v:textbox inset="0,0,0,0">
                  <w:txbxContent>
                    <w:p w:rsidR="00911025" w:rsidRPr="00911025" w:rsidRDefault="00911025" w:rsidP="00911025">
                      <w:pPr>
                        <w:jc w:val="center"/>
                        <w:rPr>
                          <w:rFonts w:ascii="Perpetua" w:hAnsi="Perpetua"/>
                          <w:color w:val="FFFFFF" w:themeColor="background1"/>
                          <w:sz w:val="80"/>
                          <w:szCs w:val="80"/>
                        </w:rPr>
                      </w:pPr>
                      <w:r w:rsidRPr="00911025">
                        <w:rPr>
                          <w:rFonts w:ascii="Perpetua" w:hAnsi="Perpetua"/>
                          <w:color w:val="FFFFFF" w:themeColor="background1"/>
                          <w:sz w:val="80"/>
                          <w:szCs w:val="80"/>
                        </w:rPr>
                        <w:t>Titre</w:t>
                      </w:r>
                    </w:p>
                    <w:p w:rsidR="00911025" w:rsidRPr="00911025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</w:pPr>
                      <w:r w:rsidRPr="00911025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  <w:t>Il y a 3 éléments obligatoires à intégrer dans toute communication :</w:t>
                      </w:r>
                    </w:p>
                    <w:p w:rsidR="00911025" w:rsidRPr="00911025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</w:pPr>
                    </w:p>
                    <w:p w:rsidR="00911025" w:rsidRPr="00911025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</w:pPr>
                      <w:r w:rsidRPr="00911025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  <w:t>1. Le logo est toujours positionné en haut à droite avec une zone de sécurité en rapport avec le format</w:t>
                      </w:r>
                    </w:p>
                    <w:p w:rsidR="00911025" w:rsidRPr="00911025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</w:pPr>
                    </w:p>
                    <w:p w:rsidR="00911025" w:rsidRPr="00911025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</w:pPr>
                      <w:r w:rsidRPr="00911025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  <w:t xml:space="preserve">2. La </w:t>
                      </w:r>
                      <w:proofErr w:type="spellStart"/>
                      <w:r w:rsidRPr="00911025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  <w:t>baseline</w:t>
                      </w:r>
                      <w:proofErr w:type="spellEnd"/>
                      <w:r w:rsidRPr="00911025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  <w:t xml:space="preserve"> “Ensemble Scolaire Mariste Bury-Rosaire / Enseignement privé catholique sous contrat</w:t>
                      </w:r>
                    </w:p>
                    <w:p w:rsidR="00911025" w:rsidRPr="00911025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</w:pPr>
                      <w:proofErr w:type="gramStart"/>
                      <w:r w:rsidRPr="00911025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  <w:t>d’association</w:t>
                      </w:r>
                      <w:proofErr w:type="gramEnd"/>
                      <w:r w:rsidRPr="00911025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  <w:t xml:space="preserve"> avec l’</w:t>
                      </w:r>
                      <w:proofErr w:type="spellStart"/>
                      <w:r w:rsidRPr="00911025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  <w:t>Etat</w:t>
                      </w:r>
                      <w:proofErr w:type="spellEnd"/>
                      <w:r w:rsidRPr="00911025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  <w:t>“, toujours positionné en pied de page.</w:t>
                      </w:r>
                    </w:p>
                    <w:p w:rsidR="00911025" w:rsidRPr="00911025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</w:pPr>
                    </w:p>
                    <w:p w:rsidR="00911025" w:rsidRPr="00911025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</w:pPr>
                      <w:r w:rsidRPr="00911025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  <w:t>3. Les mentions obligatoires, toujours positionnées sur l’un des côtés :</w:t>
                      </w:r>
                    </w:p>
                    <w:p w:rsidR="00911025" w:rsidRPr="00911025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</w:pPr>
                      <w:r w:rsidRPr="00911025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  <w:t>Crédit(s) photo(s) ou source et “Ne pas jeter sur la voie publique” (pour tout support destiné à être distribué).</w:t>
                      </w:r>
                    </w:p>
                    <w:p w:rsidR="00911025" w:rsidRPr="00911025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</w:pPr>
                    </w:p>
                    <w:p w:rsidR="00911025" w:rsidRPr="00911025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</w:pPr>
                      <w:r w:rsidRPr="00911025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  <w:t>L'indication d'Unité Pédagogique est facultative.</w:t>
                      </w:r>
                    </w:p>
                    <w:p w:rsidR="00911025" w:rsidRPr="00911025" w:rsidRDefault="00911025" w:rsidP="00911025">
                      <w:pPr>
                        <w:rPr>
                          <w:rFonts w:ascii="Perpetua" w:hAnsi="Perpetua"/>
                          <w:noProof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  <w:p w:rsidR="00A4083F" w:rsidRPr="00911025" w:rsidRDefault="00A4083F" w:rsidP="00B77853">
                      <w:pPr>
                        <w:rPr>
                          <w:rFonts w:ascii="Perpetua" w:hAnsi="Perpetua"/>
                          <w:noProof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527B79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BC1CBD" wp14:editId="2FA74159">
                <wp:simplePos x="0" y="0"/>
                <wp:positionH relativeFrom="column">
                  <wp:posOffset>6522185</wp:posOffset>
                </wp:positionH>
                <wp:positionV relativeFrom="paragraph">
                  <wp:posOffset>9158199</wp:posOffset>
                </wp:positionV>
                <wp:extent cx="1542362" cy="132203"/>
                <wp:effectExtent l="6350" t="6350" r="1270" b="1270"/>
                <wp:wrapNone/>
                <wp:docPr id="1175217976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42362" cy="1322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27B79" w:rsidRPr="00527B79" w:rsidRDefault="00527B79">
                            <w:pPr>
                              <w:rPr>
                                <w:rFonts w:ascii="Franklin Gothic Book" w:hAnsi="Franklin Gothic Book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527B79">
                              <w:rPr>
                                <w:rFonts w:ascii="Franklin Gothic Book" w:hAnsi="Franklin Gothic Book"/>
                                <w:color w:val="FFFFFF" w:themeColor="background1"/>
                                <w:sz w:val="14"/>
                                <w:szCs w:val="14"/>
                              </w:rPr>
                              <w:t>Crédit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BC1CBD" id="_x0000_s1030" type="#_x0000_t202" style="position:absolute;margin-left:513.55pt;margin-top:721.1pt;width:121.45pt;height:10.4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" filled="f" stroked="f" strokeweight=".5pt">
                <v:textbox inset="0,0,0,0">
                  <w:txbxContent>
                    <w:p w:rsidR="00527B79" w:rsidRPr="00527B79" w:rsidRDefault="00527B79">
                      <w:pPr>
                        <w:rPr>
                          <w:rFonts w:ascii="Franklin Gothic Book" w:hAnsi="Franklin Gothic Book"/>
                          <w:color w:val="FFFFFF" w:themeColor="background1"/>
                          <w:sz w:val="14"/>
                          <w:szCs w:val="14"/>
                        </w:rPr>
                      </w:pPr>
                      <w:r w:rsidRPr="00527B79">
                        <w:rPr>
                          <w:rFonts w:ascii="Franklin Gothic Book" w:hAnsi="Franklin Gothic Book"/>
                          <w:color w:val="FFFFFF" w:themeColor="background1"/>
                          <w:sz w:val="14"/>
                          <w:szCs w:val="14"/>
                        </w:rPr>
                        <w:t>Crédit :</w:t>
                      </w:r>
                    </w:p>
                  </w:txbxContent>
                </v:textbox>
              </v:shape>
            </w:pict>
          </mc:Fallback>
        </mc:AlternateContent>
      </w:r>
      <w:r w:rsidR="00EA572D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82C022" wp14:editId="3911B929">
                <wp:simplePos x="0" y="0"/>
                <wp:positionH relativeFrom="column">
                  <wp:posOffset>1112704</wp:posOffset>
                </wp:positionH>
                <wp:positionV relativeFrom="paragraph">
                  <wp:posOffset>9825523</wp:posOffset>
                </wp:positionV>
                <wp:extent cx="5337672" cy="0"/>
                <wp:effectExtent l="0" t="0" r="9525" b="12700"/>
                <wp:wrapNone/>
                <wp:docPr id="1648497729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767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8D4651" id="Connecteur droit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6pt,773.65pt" to="507.9pt,773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" strokecolor="white [3212]" strokeweight=".5pt">
                <v:stroke joinstyle="miter"/>
              </v:line>
            </w:pict>
          </mc:Fallback>
        </mc:AlternateContent>
      </w:r>
      <w:r w:rsidR="00A4083F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F92771" wp14:editId="6D9F25BA">
                <wp:simplePos x="0" y="0"/>
                <wp:positionH relativeFrom="column">
                  <wp:posOffset>0</wp:posOffset>
                </wp:positionH>
                <wp:positionV relativeFrom="paragraph">
                  <wp:posOffset>9872345</wp:posOffset>
                </wp:positionV>
                <wp:extent cx="7557135" cy="406400"/>
                <wp:effectExtent l="0" t="0" r="0" b="0"/>
                <wp:wrapNone/>
                <wp:docPr id="461281004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57135" cy="40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83F" w:rsidRPr="00EA572D" w:rsidRDefault="00A4083F" w:rsidP="00A4083F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EA572D"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  <w:t>Ensemble Scolaire Mariste Bury-Rosaire / Enseignement privé sous contrat d’association avec l’</w:t>
                            </w:r>
                            <w:proofErr w:type="spellStart"/>
                            <w:r w:rsidRPr="00EA572D"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  <w:t>Etat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F92771" id="_x0000_s1031" type="#_x0000_t202" style="position:absolute;margin-left:0;margin-top:777.35pt;width:595.05pt;height:3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" filled="f" stroked="f" strokeweight=".5pt">
                <v:textbox inset="0,0,0,0">
                  <w:txbxContent>
                    <w:p w:rsidR="00A4083F" w:rsidRPr="00EA572D" w:rsidRDefault="00A4083F" w:rsidP="00A4083F">
                      <w:pPr>
                        <w:jc w:val="center"/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</w:pPr>
                      <w:r w:rsidRPr="00EA572D"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  <w:t>Ensemble Scolaire Mariste Bury-Rosaire / Enseignement privé sous contrat d’association avec l’</w:t>
                      </w:r>
                      <w:proofErr w:type="spellStart"/>
                      <w:r w:rsidRPr="00EA572D"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  <w:t>Etat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A4083F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9B0A72" wp14:editId="7BECADCC">
                <wp:simplePos x="0" y="0"/>
                <wp:positionH relativeFrom="leftMargin">
                  <wp:posOffset>360045</wp:posOffset>
                </wp:positionH>
                <wp:positionV relativeFrom="topMargin">
                  <wp:posOffset>360045</wp:posOffset>
                </wp:positionV>
                <wp:extent cx="3391200" cy="316800"/>
                <wp:effectExtent l="0" t="0" r="0" b="1270"/>
                <wp:wrapNone/>
                <wp:docPr id="833558064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1200" cy="316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83F" w:rsidRPr="00C27DC3" w:rsidRDefault="00A4083F" w:rsidP="00A4083F">
                            <w:pPr>
                              <w:rPr>
                                <w:rFonts w:ascii="Franklin Gothic Book" w:hAnsi="Franklin Gothic Book"/>
                                <w:color w:val="FFFFFF" w:themeColor="background1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C27DC3">
                              <w:rPr>
                                <w:rFonts w:ascii="Franklin Gothic Book" w:hAnsi="Franklin Gothic Book"/>
                                <w:color w:val="FFFFFF" w:themeColor="background1"/>
                                <w:sz w:val="16"/>
                                <w:szCs w:val="16"/>
                                <w:u w:val="single"/>
                              </w:rPr>
                              <w:t>UNITÉ PÉDAGOGIQUE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B0A72" id="_x0000_s1032" type="#_x0000_t202" style="position:absolute;margin-left:28.35pt;margin-top:28.35pt;width:267pt;height:24.95pt;z-index:25166336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" filled="f" stroked="f" strokeweight=".5pt">
                <v:textbox inset="0,0,0,0">
                  <w:txbxContent>
                    <w:p w:rsidR="00A4083F" w:rsidRPr="00C27DC3" w:rsidRDefault="00A4083F" w:rsidP="00A4083F">
                      <w:pPr>
                        <w:rPr>
                          <w:rFonts w:ascii="Franklin Gothic Book" w:hAnsi="Franklin Gothic Book"/>
                          <w:color w:val="FFFFFF" w:themeColor="background1"/>
                          <w:sz w:val="16"/>
                          <w:szCs w:val="16"/>
                          <w:u w:val="single"/>
                        </w:rPr>
                      </w:pPr>
                      <w:r w:rsidRPr="00C27DC3">
                        <w:rPr>
                          <w:rFonts w:ascii="Franklin Gothic Book" w:hAnsi="Franklin Gothic Book"/>
                          <w:color w:val="FFFFFF" w:themeColor="background1"/>
                          <w:sz w:val="16"/>
                          <w:szCs w:val="16"/>
                          <w:u w:val="single"/>
                        </w:rPr>
                        <w:t>UNITÉ PÉDAGOGIQUE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857D6D" w:rsidRPr="00A4083F" w:rsidSect="00C27D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8391" w:h="11906"/>
      <w:pgMar w:top="567" w:right="567" w:bottom="567" w:left="567" w:header="0" w:footer="0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E2FAC" w:rsidRDefault="00AE2FAC" w:rsidP="003D60AF">
      <w:r>
        <w:separator/>
      </w:r>
    </w:p>
  </w:endnote>
  <w:endnote w:type="continuationSeparator" w:id="0">
    <w:p w:rsidR="00AE2FAC" w:rsidRDefault="00AE2FAC" w:rsidP="003D6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erpetua">
    <w:panose1 w:val="02020502060401020303"/>
    <w:charset w:val="4D"/>
    <w:family w:val="roman"/>
    <w:pitch w:val="variable"/>
    <w:sig w:usb0="00000003" w:usb1="00000000" w:usb2="00000000" w:usb3="00000000" w:csb0="00000001" w:csb1="00000000"/>
  </w:font>
  <w:font w:name="Cardo">
    <w:panose1 w:val="02020600000000000000"/>
    <w:charset w:val="B1"/>
    <w:family w:val="roman"/>
    <w:pitch w:val="variable"/>
    <w:sig w:usb0="E40008FF" w:usb1="5201E0FB" w:usb2="04608000" w:usb3="00000000" w:csb0="000000B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60AF" w:rsidRDefault="003D60AF">
    <w:pPr>
      <w:pStyle w:val="Pieddepage"/>
    </w:pPr>
  </w:p>
  <w:p w:rsidR="003D60AF" w:rsidRDefault="003D60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E2FAC" w:rsidRDefault="00AE2FAC" w:rsidP="003D60AF">
      <w:r>
        <w:separator/>
      </w:r>
    </w:p>
  </w:footnote>
  <w:footnote w:type="continuationSeparator" w:id="0">
    <w:p w:rsidR="00AE2FAC" w:rsidRDefault="00AE2FAC" w:rsidP="003D6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60AF" w:rsidRDefault="003D60AF" w:rsidP="003D60AF">
    <w:pPr>
      <w:pStyle w:val="En-tte"/>
      <w:spacing w:befor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displayBackgroundShape/>
  <w:gutterAtTop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DC3"/>
    <w:rsid w:val="000111D1"/>
    <w:rsid w:val="00085F02"/>
    <w:rsid w:val="000C0146"/>
    <w:rsid w:val="00135BC8"/>
    <w:rsid w:val="001B7AE9"/>
    <w:rsid w:val="00210BBE"/>
    <w:rsid w:val="00213FEF"/>
    <w:rsid w:val="002605AC"/>
    <w:rsid w:val="00300D2E"/>
    <w:rsid w:val="00315CF0"/>
    <w:rsid w:val="00351A60"/>
    <w:rsid w:val="00356294"/>
    <w:rsid w:val="003D60AF"/>
    <w:rsid w:val="003F4B3A"/>
    <w:rsid w:val="00445CBD"/>
    <w:rsid w:val="0046387B"/>
    <w:rsid w:val="004828A3"/>
    <w:rsid w:val="004C1DAD"/>
    <w:rsid w:val="004D5E2A"/>
    <w:rsid w:val="00514B4E"/>
    <w:rsid w:val="00524AC7"/>
    <w:rsid w:val="00527B79"/>
    <w:rsid w:val="005E1D28"/>
    <w:rsid w:val="00667AB8"/>
    <w:rsid w:val="00667E35"/>
    <w:rsid w:val="00714576"/>
    <w:rsid w:val="00744970"/>
    <w:rsid w:val="00746CC2"/>
    <w:rsid w:val="007A7245"/>
    <w:rsid w:val="008375F2"/>
    <w:rsid w:val="00850D56"/>
    <w:rsid w:val="00857D6D"/>
    <w:rsid w:val="008A3C33"/>
    <w:rsid w:val="008E170D"/>
    <w:rsid w:val="00911025"/>
    <w:rsid w:val="009C40B6"/>
    <w:rsid w:val="009C7B45"/>
    <w:rsid w:val="009E4188"/>
    <w:rsid w:val="00A4083F"/>
    <w:rsid w:val="00A74C34"/>
    <w:rsid w:val="00AB3E2D"/>
    <w:rsid w:val="00AE2FAC"/>
    <w:rsid w:val="00B03A43"/>
    <w:rsid w:val="00B50EA3"/>
    <w:rsid w:val="00B968B7"/>
    <w:rsid w:val="00BD540E"/>
    <w:rsid w:val="00C14244"/>
    <w:rsid w:val="00C15989"/>
    <w:rsid w:val="00C27DC3"/>
    <w:rsid w:val="00C601C3"/>
    <w:rsid w:val="00C91EE6"/>
    <w:rsid w:val="00CD7194"/>
    <w:rsid w:val="00E87A57"/>
    <w:rsid w:val="00E9406C"/>
    <w:rsid w:val="00EA572D"/>
    <w:rsid w:val="00EB49A3"/>
    <w:rsid w:val="00EF5D06"/>
    <w:rsid w:val="00FE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BF0F5938-7F04-7A40-847D-205C755E5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10BBE"/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D60AF"/>
    <w:pPr>
      <w:tabs>
        <w:tab w:val="center" w:pos="4536"/>
        <w:tab w:val="right" w:pos="9072"/>
      </w:tabs>
    </w:pPr>
    <w:rPr>
      <w:rFonts w:eastAsiaTheme="minorHAnsi"/>
    </w:rPr>
  </w:style>
  <w:style w:type="character" w:customStyle="1" w:styleId="En-tteCar">
    <w:name w:val="En-tête Car"/>
    <w:basedOn w:val="Policepardfaut"/>
    <w:link w:val="En-tte"/>
    <w:uiPriority w:val="99"/>
    <w:rsid w:val="003D60AF"/>
  </w:style>
  <w:style w:type="paragraph" w:styleId="Pieddepage">
    <w:name w:val="footer"/>
    <w:basedOn w:val="Normal"/>
    <w:link w:val="PieddepageCar"/>
    <w:uiPriority w:val="99"/>
    <w:unhideWhenUsed/>
    <w:rsid w:val="003D60AF"/>
    <w:pPr>
      <w:tabs>
        <w:tab w:val="center" w:pos="4536"/>
        <w:tab w:val="right" w:pos="9072"/>
      </w:tabs>
    </w:pPr>
    <w:rPr>
      <w:rFonts w:eastAsiaTheme="minorHAnsi"/>
    </w:rPr>
  </w:style>
  <w:style w:type="character" w:customStyle="1" w:styleId="PieddepageCar">
    <w:name w:val="Pied de page Car"/>
    <w:basedOn w:val="Policepardfaut"/>
    <w:link w:val="Pieddepage"/>
    <w:uiPriority w:val="99"/>
    <w:rsid w:val="003D60AF"/>
  </w:style>
  <w:style w:type="paragraph" w:styleId="NormalWeb">
    <w:name w:val="Normal (Web)"/>
    <w:basedOn w:val="Normal"/>
    <w:uiPriority w:val="99"/>
    <w:semiHidden/>
    <w:unhideWhenUsed/>
    <w:rsid w:val="00FE3BF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lev">
    <w:name w:val="Strong"/>
    <w:basedOn w:val="Policepardfaut"/>
    <w:uiPriority w:val="22"/>
    <w:qFormat/>
    <w:rsid w:val="00667E35"/>
    <w:rPr>
      <w:b/>
      <w:bCs/>
    </w:rPr>
  </w:style>
  <w:style w:type="paragraph" w:customStyle="1" w:styleId="BURY-ROSAIREtexte">
    <w:name w:val="BURY-ROSAIRE texte"/>
    <w:qFormat/>
    <w:rsid w:val="00BD540E"/>
    <w:pPr>
      <w:shd w:val="clear" w:color="auto" w:fill="FFFFFF"/>
      <w:spacing w:after="160" w:line="280" w:lineRule="exact"/>
      <w:jc w:val="both"/>
    </w:pPr>
    <w:rPr>
      <w:rFonts w:ascii="Franklin Gothic Book" w:eastAsia="Times New Roman" w:hAnsi="Franklin Gothic Book" w:cs="Open Sans"/>
      <w:color w:val="000000"/>
      <w:kern w:val="0"/>
      <w:sz w:val="20"/>
      <w:szCs w:val="21"/>
      <w:lang w:val="en-US" w:eastAsia="fr-FR"/>
      <w14:ligatures w14:val="none"/>
    </w:rPr>
  </w:style>
  <w:style w:type="paragraph" w:customStyle="1" w:styleId="BURY-ROSAIREtitre">
    <w:name w:val="BURY-ROSAIRE titre"/>
    <w:qFormat/>
    <w:rsid w:val="00524AC7"/>
    <w:pPr>
      <w:shd w:val="clear" w:color="auto" w:fill="FFFFFF"/>
      <w:spacing w:before="400" w:after="240" w:line="480" w:lineRule="exact"/>
      <w:jc w:val="center"/>
    </w:pPr>
    <w:rPr>
      <w:rFonts w:ascii="Perpetua" w:eastAsia="Times New Roman" w:hAnsi="Perpetua" w:cs="Cardo"/>
      <w:caps/>
      <w:color w:val="000000"/>
      <w:kern w:val="0"/>
      <w:sz w:val="40"/>
      <w:szCs w:val="21"/>
      <w:lang w:val="en-US" w:eastAsia="fr-FR"/>
      <w14:ligatures w14:val="none"/>
    </w:rPr>
  </w:style>
  <w:style w:type="paragraph" w:customStyle="1" w:styleId="BURY-ROSAIREadressedestinataire">
    <w:name w:val="BURY-ROSAIRE adresse destinataire"/>
    <w:qFormat/>
    <w:rsid w:val="00BD540E"/>
    <w:pPr>
      <w:spacing w:after="1600" w:line="280" w:lineRule="exact"/>
      <w:ind w:left="5103"/>
    </w:pPr>
    <w:rPr>
      <w:rFonts w:ascii="Franklin Gothic Book" w:eastAsia="Times New Roman" w:hAnsi="Franklin Gothic Book" w:cs="Open Sans"/>
      <w:kern w:val="0"/>
      <w:sz w:val="20"/>
      <w:szCs w:val="21"/>
      <w:shd w:val="clear" w:color="auto" w:fill="FFFFFF"/>
      <w:lang w:eastAsia="fr-FR"/>
      <w14:ligatures w14:val="none"/>
    </w:rPr>
  </w:style>
  <w:style w:type="paragraph" w:customStyle="1" w:styleId="BURY-ROSAIREdate">
    <w:name w:val="BURY-ROSAIRE date"/>
    <w:qFormat/>
    <w:rsid w:val="00356294"/>
    <w:pPr>
      <w:spacing w:after="500"/>
      <w:jc w:val="right"/>
    </w:pPr>
    <w:rPr>
      <w:rFonts w:ascii="Franklin Gothic Book" w:eastAsia="Times New Roman" w:hAnsi="Franklin Gothic Book" w:cs="Open Sans"/>
      <w:kern w:val="0"/>
      <w:sz w:val="20"/>
      <w:szCs w:val="21"/>
      <w:shd w:val="clear" w:color="auto" w:fill="FFFFFF"/>
      <w:lang w:eastAsia="fr-FR"/>
      <w14:ligatures w14:val="none"/>
    </w:rPr>
  </w:style>
  <w:style w:type="paragraph" w:customStyle="1" w:styleId="BURY-ROSAIREsous-titre">
    <w:name w:val="BURY-ROSAIRE sous-titre"/>
    <w:next w:val="BURY-ROSAIREtexte"/>
    <w:qFormat/>
    <w:rsid w:val="00524AC7"/>
    <w:pPr>
      <w:spacing w:before="400" w:after="240" w:line="320" w:lineRule="exact"/>
      <w:jc w:val="center"/>
    </w:pPr>
    <w:rPr>
      <w:rFonts w:ascii="Perpetua" w:eastAsia="Times New Roman" w:hAnsi="Perpetua" w:cs="Cardo"/>
      <w:caps/>
      <w:color w:val="000000"/>
      <w:kern w:val="0"/>
      <w:sz w:val="28"/>
      <w:szCs w:val="21"/>
      <w:lang w:val="en-US"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tephaniequentin/Downloads/DOCUMENTS%20MODELES/MODELES_WORD/BURY-ROSAIRE/MODELES%20AVEC%20LOGOS%20BULLE/BR_MODELE_FLYER-BULLE_A5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BR_MODELE_FLYER-BULLE_A5.dotx</Template>
  <TotalTime>4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QUENTIN</dc:creator>
  <cp:keywords/>
  <dc:description/>
  <cp:lastModifiedBy>Stéphanie QUENTIN</cp:lastModifiedBy>
  <cp:revision>6</cp:revision>
  <cp:lastPrinted>2024-01-25T14:19:00Z</cp:lastPrinted>
  <dcterms:created xsi:type="dcterms:W3CDTF">2025-09-09T09:06:00Z</dcterms:created>
  <dcterms:modified xsi:type="dcterms:W3CDTF">2025-09-09T09:20:00Z</dcterms:modified>
</cp:coreProperties>
</file>